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6F3A46">
        <w:rPr>
          <w:sz w:val="24"/>
          <w:szCs w:val="24"/>
          <w:lang w:val="ro-RO"/>
        </w:rPr>
        <w:t>83/04.04.2017,</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6F3A46">
        <w:rPr>
          <w:sz w:val="24"/>
          <w:szCs w:val="24"/>
          <w:lang w:val="ro-RO"/>
        </w:rPr>
        <w:t>7</w:t>
      </w:r>
      <w:r w:rsidRPr="006C6208">
        <w:rPr>
          <w:sz w:val="24"/>
          <w:szCs w:val="24"/>
          <w:lang w:val="ro-RO"/>
        </w:rPr>
        <w:t>-201</w:t>
      </w:r>
      <w:r w:rsidR="006F3A46">
        <w:rPr>
          <w:sz w:val="24"/>
          <w:szCs w:val="24"/>
          <w:lang w:val="ro-RO"/>
        </w:rPr>
        <w:t>8</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r w:rsidR="000B4FBA">
        <w:rPr>
          <w:sz w:val="24"/>
        </w:rPr>
        <w:t>Gr</w:t>
      </w:r>
      <w:r w:rsidR="000B4FBA">
        <w:rPr>
          <w:sz w:val="24"/>
          <w:lang w:val="ro-RO"/>
        </w:rPr>
        <w:t xml:space="preserve">ădiniței </w:t>
      </w:r>
      <w:r w:rsidR="00686E0C">
        <w:rPr>
          <w:sz w:val="24"/>
          <w:lang w:val="ro-RO"/>
        </w:rPr>
        <w:t xml:space="preserve">cu program prelungit </w:t>
      </w:r>
      <w:r w:rsidR="000B4FBA">
        <w:rPr>
          <w:sz w:val="24"/>
          <w:lang w:val="ro-RO"/>
        </w:rPr>
        <w:t>”</w:t>
      </w:r>
      <w:r w:rsidR="00686E0C">
        <w:rPr>
          <w:sz w:val="24"/>
          <w:lang w:val="ro-RO"/>
        </w:rPr>
        <w:t>Zum-Zum</w:t>
      </w:r>
      <w:r w:rsidR="000B4FBA">
        <w:rPr>
          <w:sz w:val="24"/>
          <w:lang w:val="ro-RO"/>
        </w:rPr>
        <w:t>”,</w:t>
      </w:r>
      <w:r w:rsidR="00CC526F">
        <w:rPr>
          <w:sz w:val="24"/>
        </w:rPr>
        <w:t xml:space="preserve"> </w:t>
      </w:r>
      <w:r w:rsidRPr="006C6208">
        <w:rPr>
          <w:sz w:val="24"/>
          <w:szCs w:val="24"/>
          <w:lang w:val="ro-RO"/>
        </w:rPr>
        <w:t>înregistrată la Sectorul 1 al</w:t>
      </w:r>
      <w:r w:rsidR="00764B9E">
        <w:rPr>
          <w:sz w:val="24"/>
          <w:szCs w:val="24"/>
          <w:lang w:val="ro-RO"/>
        </w:rPr>
        <w:t xml:space="preserve"> municipiului București sub nr.</w:t>
      </w:r>
      <w:r w:rsidR="00764B9E">
        <w:rPr>
          <w:sz w:val="24"/>
        </w:rPr>
        <w:t xml:space="preserve"> </w:t>
      </w:r>
      <w:r w:rsidR="00686E0C">
        <w:rPr>
          <w:sz w:val="24"/>
        </w:rPr>
        <w:t xml:space="preserve">1564/16.01.2018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0B4FBA">
        <w:rPr>
          <w:sz w:val="24"/>
        </w:rPr>
        <w:t>Grădinița</w:t>
      </w:r>
      <w:proofErr w:type="spellEnd"/>
      <w:r w:rsidR="000B4FBA">
        <w:rPr>
          <w:sz w:val="24"/>
        </w:rPr>
        <w:t xml:space="preserve"> </w:t>
      </w:r>
      <w:r w:rsidR="00686E0C">
        <w:rPr>
          <w:sz w:val="24"/>
        </w:rPr>
        <w:t xml:space="preserve">cu program </w:t>
      </w:r>
      <w:proofErr w:type="spellStart"/>
      <w:r w:rsidR="00686E0C">
        <w:rPr>
          <w:sz w:val="24"/>
        </w:rPr>
        <w:t>prelungit</w:t>
      </w:r>
      <w:proofErr w:type="spellEnd"/>
      <w:r w:rsidR="00686E0C">
        <w:rPr>
          <w:sz w:val="24"/>
        </w:rPr>
        <w:t xml:space="preserve"> </w:t>
      </w:r>
      <w:r w:rsidR="000B4FBA">
        <w:rPr>
          <w:sz w:val="24"/>
        </w:rPr>
        <w:t>”</w:t>
      </w:r>
      <w:r w:rsidR="00686E0C">
        <w:rPr>
          <w:sz w:val="24"/>
        </w:rPr>
        <w:t>Zum-Zum</w:t>
      </w:r>
      <w:bookmarkStart w:id="0" w:name="_GoBack"/>
      <w:bookmarkEnd w:id="0"/>
      <w:r w:rsidR="000B4FBA">
        <w:rPr>
          <w:sz w:val="24"/>
        </w:rPr>
        <w:t>”</w:t>
      </w:r>
      <w:r w:rsidR="00CC526F">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A74" w:rsidRDefault="00E34A74">
      <w:r>
        <w:separator/>
      </w:r>
    </w:p>
  </w:endnote>
  <w:endnote w:type="continuationSeparator" w:id="0">
    <w:p w:rsidR="00E34A74" w:rsidRDefault="00E3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A74" w:rsidRDefault="00E34A74">
      <w:r>
        <w:separator/>
      </w:r>
    </w:p>
  </w:footnote>
  <w:footnote w:type="continuationSeparator" w:id="0">
    <w:p w:rsidR="00E34A74" w:rsidRDefault="00E3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B4FBA"/>
    <w:rsid w:val="000E0FEB"/>
    <w:rsid w:val="000F3308"/>
    <w:rsid w:val="00171D0A"/>
    <w:rsid w:val="0021296B"/>
    <w:rsid w:val="002957AC"/>
    <w:rsid w:val="002F6A4E"/>
    <w:rsid w:val="003513A1"/>
    <w:rsid w:val="00386E88"/>
    <w:rsid w:val="0038736B"/>
    <w:rsid w:val="003B663F"/>
    <w:rsid w:val="00430A03"/>
    <w:rsid w:val="004B4907"/>
    <w:rsid w:val="00577226"/>
    <w:rsid w:val="005E5D0D"/>
    <w:rsid w:val="006301A6"/>
    <w:rsid w:val="00686E0C"/>
    <w:rsid w:val="00697443"/>
    <w:rsid w:val="006C6208"/>
    <w:rsid w:val="006F3A46"/>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BF6D02"/>
    <w:rsid w:val="00C4683E"/>
    <w:rsid w:val="00C643D0"/>
    <w:rsid w:val="00CC526F"/>
    <w:rsid w:val="00D26050"/>
    <w:rsid w:val="00D57F74"/>
    <w:rsid w:val="00D847C3"/>
    <w:rsid w:val="00E06245"/>
    <w:rsid w:val="00E33841"/>
    <w:rsid w:val="00E34A74"/>
    <w:rsid w:val="00E37015"/>
    <w:rsid w:val="00E548F8"/>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0</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2</cp:revision>
  <cp:lastPrinted>2014-02-25T12:55:00Z</cp:lastPrinted>
  <dcterms:created xsi:type="dcterms:W3CDTF">2018-01-18T12:23:00Z</dcterms:created>
  <dcterms:modified xsi:type="dcterms:W3CDTF">2018-01-18T12:23:00Z</dcterms:modified>
</cp:coreProperties>
</file>